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43672F"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 w:rsidR="0043672F">
        <w:rPr>
          <w:b/>
          <w:sz w:val="22"/>
        </w:rPr>
      </w:r>
      <w:r w:rsidR="0043672F">
        <w:rPr>
          <w:b/>
          <w:sz w:val="22"/>
        </w:rPr>
        <w:fldChar w:fldCharType="separate"/>
      </w:r>
      <w:r w:rsidR="0019700D">
        <w:rPr>
          <w:b/>
          <w:sz w:val="22"/>
        </w:rPr>
        <w:t>1736</w:t>
      </w:r>
      <w:r w:rsidR="0043672F"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 w:rsidR="0043672F"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 w:rsidR="0043672F">
        <w:rPr>
          <w:b/>
          <w:sz w:val="22"/>
        </w:rPr>
      </w:r>
      <w:r w:rsidR="0043672F">
        <w:rPr>
          <w:b/>
          <w:sz w:val="22"/>
        </w:rPr>
        <w:fldChar w:fldCharType="separate"/>
      </w:r>
      <w:r w:rsidR="0019700D">
        <w:rPr>
          <w:b/>
          <w:sz w:val="22"/>
        </w:rPr>
        <w:t>2010</w:t>
      </w:r>
      <w:r w:rsidR="0043672F"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 w:rsidR="0043672F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43672F">
        <w:rPr>
          <w:b/>
          <w:sz w:val="22"/>
        </w:rPr>
      </w:r>
      <w:r w:rsidR="0043672F">
        <w:rPr>
          <w:b/>
          <w:sz w:val="22"/>
        </w:rPr>
        <w:fldChar w:fldCharType="end"/>
      </w:r>
      <w:bookmarkEnd w:id="2"/>
    </w:p>
    <w:p w:rsidR="00C60480" w:rsidRDefault="005A7A9E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F45287" w:rsidRDefault="00C60480">
      <w:pPr>
        <w:jc w:val="center"/>
        <w:rPr>
          <w:sz w:val="28"/>
          <w:szCs w:val="28"/>
          <w:u w:val="single"/>
        </w:rPr>
      </w:pPr>
      <w:r w:rsidRPr="00F45287">
        <w:rPr>
          <w:sz w:val="28"/>
          <w:szCs w:val="28"/>
          <w:u w:val="single"/>
        </w:rPr>
        <w:t>- S.D.A.S. -</w:t>
      </w:r>
    </w:p>
    <w:p w:rsidR="00C60480" w:rsidRPr="004C6C2A" w:rsidRDefault="009F5540">
      <w:pPr>
        <w:jc w:val="center"/>
        <w:rPr>
          <w:sz w:val="24"/>
          <w:szCs w:val="24"/>
        </w:rPr>
      </w:pPr>
      <w:r w:rsidRPr="004C6C2A">
        <w:rPr>
          <w:sz w:val="24"/>
          <w:szCs w:val="24"/>
        </w:rPr>
        <w:t>tel. 039/237</w:t>
      </w:r>
      <w:r w:rsidR="00A03124" w:rsidRPr="004C6C2A">
        <w:rPr>
          <w:sz w:val="24"/>
          <w:szCs w:val="24"/>
        </w:rPr>
        <w:t>287</w:t>
      </w:r>
      <w:r w:rsidR="00F72026">
        <w:rPr>
          <w:sz w:val="24"/>
          <w:szCs w:val="24"/>
        </w:rPr>
        <w:t>5</w:t>
      </w:r>
      <w:r w:rsidRPr="004C6C2A">
        <w:rPr>
          <w:b/>
          <w:sz w:val="24"/>
          <w:szCs w:val="24"/>
        </w:rPr>
        <w:t xml:space="preserve"> </w:t>
      </w:r>
      <w:r w:rsidR="00A03124" w:rsidRPr="004C6C2A">
        <w:rPr>
          <w:b/>
          <w:sz w:val="24"/>
          <w:szCs w:val="24"/>
        </w:rPr>
        <w:t>–</w:t>
      </w:r>
      <w:r w:rsidRPr="004C6C2A">
        <w:rPr>
          <w:sz w:val="24"/>
          <w:szCs w:val="24"/>
        </w:rPr>
        <w:t xml:space="preserve"> </w:t>
      </w:r>
      <w:r w:rsidR="00C60480" w:rsidRPr="004C6C2A">
        <w:rPr>
          <w:sz w:val="24"/>
          <w:szCs w:val="24"/>
        </w:rPr>
        <w:t>fax 039/2372969</w:t>
      </w:r>
    </w:p>
    <w:p w:rsidR="00C60480" w:rsidRDefault="00C60480">
      <w:pPr>
        <w:jc w:val="both"/>
        <w:rPr>
          <w:sz w:val="24"/>
          <w:szCs w:val="24"/>
        </w:rPr>
      </w:pPr>
    </w:p>
    <w:p w:rsidR="00B64D46" w:rsidRDefault="00B64D46">
      <w:pPr>
        <w:jc w:val="both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NOMINA DI INTERPRETE DEL P.M.</w:t>
      </w: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jc w:val="center"/>
        <w:rPr>
          <w:sz w:val="24"/>
          <w:szCs w:val="24"/>
        </w:rPr>
      </w:pPr>
    </w:p>
    <w:p w:rsidR="00B64D46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F1695B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 </w:t>
      </w:r>
      <w:r w:rsidR="00EC510C">
        <w:rPr>
          <w:sz w:val="24"/>
          <w:szCs w:val="24"/>
        </w:rPr>
        <w:t xml:space="preserve">gli atti del procedimento sopra </w:t>
      </w:r>
      <w:r>
        <w:rPr>
          <w:sz w:val="24"/>
          <w:szCs w:val="24"/>
        </w:rPr>
        <w:t>indicato</w:t>
      </w:r>
      <w:r w:rsidR="00FA27EC">
        <w:rPr>
          <w:sz w:val="24"/>
          <w:szCs w:val="24"/>
        </w:rPr>
        <w:t xml:space="preserve"> nei confronti di </w:t>
      </w:r>
      <w:r w:rsidR="0043672F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3" w:name="Testo17"/>
      <w:r w:rsidR="00FA27EC">
        <w:rPr>
          <w:sz w:val="24"/>
          <w:szCs w:val="24"/>
        </w:rPr>
        <w:instrText xml:space="preserve"> FORMTEXT </w:instrText>
      </w:r>
      <w:r w:rsidR="0043672F">
        <w:rPr>
          <w:sz w:val="24"/>
          <w:szCs w:val="24"/>
        </w:rPr>
      </w:r>
      <w:r w:rsidR="0043672F">
        <w:rPr>
          <w:sz w:val="24"/>
          <w:szCs w:val="24"/>
        </w:rPr>
        <w:fldChar w:fldCharType="separate"/>
      </w:r>
      <w:r w:rsidR="0019700D">
        <w:rPr>
          <w:sz w:val="24"/>
          <w:szCs w:val="24"/>
        </w:rPr>
        <w:t>Sabra Moussa Sheri Mousad, nato in Egitto il 7/12/1980</w:t>
      </w:r>
    </w:p>
    <w:p w:rsidR="00B64D46" w:rsidRDefault="0043672F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3"/>
    </w:p>
    <w:p w:rsidR="00EC510C" w:rsidRDefault="00EC510C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Considerato che occorre procedere alla nomina di interprete di lingua </w:t>
      </w:r>
      <w:r w:rsidR="0043672F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>
        <w:rPr>
          <w:sz w:val="24"/>
          <w:szCs w:val="24"/>
        </w:rPr>
        <w:instrText xml:space="preserve"> FORMTEXT </w:instrText>
      </w:r>
      <w:r w:rsidR="0043672F">
        <w:rPr>
          <w:sz w:val="24"/>
          <w:szCs w:val="24"/>
        </w:rPr>
      </w:r>
      <w:r w:rsidR="0043672F">
        <w:rPr>
          <w:sz w:val="24"/>
          <w:szCs w:val="24"/>
        </w:rPr>
        <w:fldChar w:fldCharType="separate"/>
      </w:r>
      <w:r w:rsidR="0019700D">
        <w:rPr>
          <w:sz w:val="24"/>
          <w:szCs w:val="24"/>
        </w:rPr>
        <w:t>araba</w:t>
      </w:r>
      <w:r w:rsidR="0043672F">
        <w:rPr>
          <w:sz w:val="24"/>
          <w:szCs w:val="24"/>
        </w:rPr>
        <w:fldChar w:fldCharType="end"/>
      </w:r>
      <w:bookmarkEnd w:id="4"/>
    </w:p>
    <w:p w:rsidR="00EC510C" w:rsidRDefault="00EC510C" w:rsidP="00B64D46">
      <w:pPr>
        <w:jc w:val="both"/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N O M I N A</w:t>
      </w:r>
    </w:p>
    <w:p w:rsidR="00EC510C" w:rsidRDefault="00EC510C" w:rsidP="00EC510C">
      <w:pPr>
        <w:jc w:val="center"/>
        <w:rPr>
          <w:sz w:val="24"/>
          <w:szCs w:val="24"/>
        </w:rPr>
      </w:pPr>
    </w:p>
    <w:p w:rsidR="00EC510C" w:rsidRPr="00EC510C" w:rsidRDefault="0043672F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5" w:name="Testo10"/>
      <w:r w:rsidR="00EC510C" w:rsidRPr="00EC510C">
        <w:rPr>
          <w:b/>
          <w:sz w:val="24"/>
          <w:szCs w:val="24"/>
        </w:rPr>
        <w:instrText xml:space="preserve"> FORMTEXT </w:instrText>
      </w:r>
      <w:r w:rsidRPr="00EC510C">
        <w:rPr>
          <w:b/>
          <w:sz w:val="24"/>
          <w:szCs w:val="24"/>
        </w:rPr>
      </w:r>
      <w:r w:rsidRPr="00EC510C">
        <w:rPr>
          <w:b/>
          <w:sz w:val="24"/>
          <w:szCs w:val="24"/>
        </w:rPr>
        <w:fldChar w:fldCharType="separate"/>
      </w:r>
      <w:r w:rsidR="0019700D">
        <w:rPr>
          <w:b/>
          <w:noProof/>
          <w:sz w:val="24"/>
          <w:szCs w:val="24"/>
        </w:rPr>
        <w:t>Zougheib Jamal, nato in Libano il 15/2/1958, residente a Settimo Milanese in via A. Moro 4, iscritto all'albo dei periti del Tribunale di Milano(n. 280/P)</w:t>
      </w:r>
      <w:r w:rsidRPr="00EC510C">
        <w:rPr>
          <w:b/>
          <w:sz w:val="24"/>
          <w:szCs w:val="24"/>
        </w:rPr>
        <w:fldChar w:fldCharType="end"/>
      </w:r>
      <w:bookmarkEnd w:id="5"/>
    </w:p>
    <w:p w:rsidR="00EC510C" w:rsidRDefault="00EC510C" w:rsidP="00EC510C">
      <w:pPr>
        <w:jc w:val="both"/>
        <w:rPr>
          <w:sz w:val="24"/>
          <w:szCs w:val="24"/>
        </w:rPr>
      </w:pPr>
    </w:p>
    <w:p w:rsidR="00EC510C" w:rsidRDefault="00EC510C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cui viene dato l’incarico di provvedere, entro </w:t>
      </w:r>
      <w:r w:rsidR="0043672F" w:rsidRPr="00EC510C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6" w:name="Testo11"/>
      <w:r w:rsidRPr="00EC510C">
        <w:rPr>
          <w:b/>
          <w:sz w:val="24"/>
          <w:szCs w:val="24"/>
        </w:rPr>
        <w:instrText xml:space="preserve"> FORMTEXT </w:instrText>
      </w:r>
      <w:r w:rsidR="0043672F" w:rsidRPr="00EC510C">
        <w:rPr>
          <w:b/>
          <w:sz w:val="24"/>
          <w:szCs w:val="24"/>
        </w:rPr>
      </w:r>
      <w:r w:rsidR="0043672F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7</w:t>
      </w:r>
      <w:r w:rsidR="0043672F" w:rsidRPr="00EC510C">
        <w:rPr>
          <w:b/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giorni alla traduzione in lingua </w:t>
      </w:r>
      <w:r w:rsidR="0043672F" w:rsidRPr="00EC510C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7" w:name="Testo12"/>
      <w:r w:rsidRPr="00EC510C">
        <w:rPr>
          <w:b/>
          <w:sz w:val="24"/>
          <w:szCs w:val="24"/>
        </w:rPr>
        <w:instrText xml:space="preserve"> FORMTEXT </w:instrText>
      </w:r>
      <w:r w:rsidR="0043672F" w:rsidRPr="00EC510C">
        <w:rPr>
          <w:b/>
          <w:sz w:val="24"/>
          <w:szCs w:val="24"/>
        </w:rPr>
      </w:r>
      <w:r w:rsidR="0043672F" w:rsidRPr="00EC510C">
        <w:rPr>
          <w:b/>
          <w:sz w:val="24"/>
          <w:szCs w:val="24"/>
        </w:rPr>
        <w:fldChar w:fldCharType="separate"/>
      </w:r>
      <w:r w:rsidR="0019700D">
        <w:rPr>
          <w:b/>
          <w:noProof/>
          <w:sz w:val="24"/>
          <w:szCs w:val="24"/>
        </w:rPr>
        <w:t>araba</w:t>
      </w:r>
      <w:r w:rsidR="0043672F" w:rsidRPr="00EC510C">
        <w:rPr>
          <w:b/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dell’allegato </w:t>
      </w:r>
      <w:r w:rsidR="0043672F" w:rsidRPr="00EC510C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8" w:name="Testo13"/>
      <w:r w:rsidRPr="00EC510C">
        <w:rPr>
          <w:b/>
          <w:sz w:val="24"/>
          <w:szCs w:val="24"/>
        </w:rPr>
        <w:instrText xml:space="preserve"> FORMTEXT </w:instrText>
      </w:r>
      <w:r w:rsidR="0043672F" w:rsidRPr="00EC510C">
        <w:rPr>
          <w:b/>
          <w:sz w:val="24"/>
          <w:szCs w:val="24"/>
        </w:rPr>
      </w:r>
      <w:r w:rsidR="0043672F" w:rsidRPr="00EC510C">
        <w:rPr>
          <w:b/>
          <w:sz w:val="24"/>
          <w:szCs w:val="24"/>
        </w:rPr>
        <w:fldChar w:fldCharType="separate"/>
      </w:r>
      <w:r w:rsidR="00F45287">
        <w:rPr>
          <w:b/>
          <w:sz w:val="24"/>
          <w:szCs w:val="24"/>
        </w:rPr>
        <w:t>atto</w:t>
      </w:r>
      <w:r w:rsidR="00453578">
        <w:rPr>
          <w:b/>
          <w:sz w:val="24"/>
          <w:szCs w:val="24"/>
        </w:rPr>
        <w:t xml:space="preserve"> (autorizzazione alla presentazione immediata dell'imputato dinanzi al Giudice di Pace </w:t>
      </w:r>
      <w:r w:rsidR="00CC726D">
        <w:rPr>
          <w:b/>
          <w:sz w:val="24"/>
          <w:szCs w:val="24"/>
        </w:rPr>
        <w:t>in unione alla</w:t>
      </w:r>
      <w:r w:rsidR="00453578">
        <w:rPr>
          <w:b/>
          <w:sz w:val="24"/>
          <w:szCs w:val="24"/>
        </w:rPr>
        <w:t xml:space="preserve"> richiesta di presentazione immediata a giudizio dell'imputato dinanzi al Giudice di Pace)</w:t>
      </w:r>
      <w:r w:rsidR="00267B8A">
        <w:rPr>
          <w:b/>
          <w:sz w:val="24"/>
          <w:szCs w:val="24"/>
        </w:rPr>
        <w:t xml:space="preserve">. Autorizza </w:t>
      </w:r>
      <w:r w:rsidR="0019700D">
        <w:rPr>
          <w:b/>
          <w:sz w:val="24"/>
          <w:szCs w:val="24"/>
        </w:rPr>
        <w:t>il</w:t>
      </w:r>
      <w:r w:rsidR="00CC726D">
        <w:rPr>
          <w:b/>
          <w:sz w:val="24"/>
          <w:szCs w:val="24"/>
        </w:rPr>
        <w:t xml:space="preserve"> suddett</w:t>
      </w:r>
      <w:r w:rsidR="0019700D">
        <w:rPr>
          <w:b/>
          <w:sz w:val="24"/>
          <w:szCs w:val="24"/>
        </w:rPr>
        <w:t>o</w:t>
      </w:r>
      <w:r w:rsidR="00267B8A">
        <w:rPr>
          <w:b/>
          <w:sz w:val="24"/>
          <w:szCs w:val="24"/>
        </w:rPr>
        <w:t xml:space="preserve"> all'utilizzo del</w:t>
      </w:r>
      <w:r w:rsidR="00CC726D">
        <w:rPr>
          <w:b/>
          <w:sz w:val="24"/>
          <w:szCs w:val="24"/>
        </w:rPr>
        <w:t xml:space="preserve"> </w:t>
      </w:r>
      <w:r w:rsidR="00C90AC5">
        <w:rPr>
          <w:b/>
          <w:sz w:val="24"/>
          <w:szCs w:val="24"/>
        </w:rPr>
        <w:t>mezzo proprio</w:t>
      </w:r>
      <w:r w:rsidR="0043672F" w:rsidRPr="00EC510C">
        <w:rPr>
          <w:b/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>.</w:t>
      </w:r>
    </w:p>
    <w:p w:rsidR="00C60480" w:rsidRDefault="00C60480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43672F"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9" w:name="Testo14"/>
      <w:r>
        <w:rPr>
          <w:sz w:val="24"/>
          <w:szCs w:val="24"/>
        </w:rPr>
        <w:instrText xml:space="preserve"> FORMTEXT </w:instrText>
      </w:r>
      <w:r w:rsidR="0043672F">
        <w:rPr>
          <w:sz w:val="24"/>
          <w:szCs w:val="24"/>
        </w:rPr>
      </w:r>
      <w:r w:rsidR="0043672F">
        <w:rPr>
          <w:sz w:val="24"/>
          <w:szCs w:val="24"/>
        </w:rPr>
        <w:fldChar w:fldCharType="separate"/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3672F">
        <w:rPr>
          <w:sz w:val="24"/>
          <w:szCs w:val="24"/>
        </w:rPr>
        <w:fldChar w:fldCharType="end"/>
      </w:r>
      <w:bookmarkEnd w:id="9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>Il Consulente Tecnico</w:t>
      </w:r>
    </w:p>
    <w:p w:rsidR="00EC510C" w:rsidRDefault="0043672F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0" w:name="Testo15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0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EC510C" w:rsidRDefault="0043672F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1" w:name="Testo16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1"/>
    </w:p>
    <w:sectPr w:rsidR="00EC510C" w:rsidSect="00C627E4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4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19700D"/>
    <w:rsid w:val="00267B8A"/>
    <w:rsid w:val="002E1F7B"/>
    <w:rsid w:val="00372E49"/>
    <w:rsid w:val="003D5156"/>
    <w:rsid w:val="003D567F"/>
    <w:rsid w:val="00401FE3"/>
    <w:rsid w:val="0043672F"/>
    <w:rsid w:val="00453578"/>
    <w:rsid w:val="00453C03"/>
    <w:rsid w:val="004A20AD"/>
    <w:rsid w:val="004C6C2A"/>
    <w:rsid w:val="005A7A9E"/>
    <w:rsid w:val="005E2D75"/>
    <w:rsid w:val="00753235"/>
    <w:rsid w:val="00833CAC"/>
    <w:rsid w:val="0086674E"/>
    <w:rsid w:val="008E5AB2"/>
    <w:rsid w:val="00956252"/>
    <w:rsid w:val="009F5540"/>
    <w:rsid w:val="00A03124"/>
    <w:rsid w:val="00AB4CD7"/>
    <w:rsid w:val="00AF3256"/>
    <w:rsid w:val="00B471F8"/>
    <w:rsid w:val="00B64D46"/>
    <w:rsid w:val="00C60480"/>
    <w:rsid w:val="00C627E4"/>
    <w:rsid w:val="00C84FE3"/>
    <w:rsid w:val="00C90AC5"/>
    <w:rsid w:val="00CC726D"/>
    <w:rsid w:val="00D7127E"/>
    <w:rsid w:val="00E44285"/>
    <w:rsid w:val="00EC510C"/>
    <w:rsid w:val="00F1695B"/>
    <w:rsid w:val="00F45287"/>
    <w:rsid w:val="00F72026"/>
    <w:rsid w:val="00F77564"/>
    <w:rsid w:val="00FA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627E4"/>
  </w:style>
  <w:style w:type="paragraph" w:styleId="Titolo1">
    <w:name w:val="heading 1"/>
    <w:basedOn w:val="Normale"/>
    <w:next w:val="Normale"/>
    <w:qFormat/>
    <w:rsid w:val="00C627E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rsid w:val="00C627E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rsid w:val="00C627E4"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nga">
    <w:name w:val="tanga"/>
    <w:basedOn w:val="Normale"/>
    <w:rsid w:val="00C627E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rsid w:val="00C627E4"/>
    <w:pPr>
      <w:jc w:val="center"/>
    </w:pPr>
    <w:rPr>
      <w:sz w:val="52"/>
    </w:rPr>
  </w:style>
  <w:style w:type="paragraph" w:styleId="Corpodeltesto">
    <w:name w:val="Body Text"/>
    <w:basedOn w:val="Normale"/>
    <w:rsid w:val="00C627E4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rsid w:val="00C627E4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rsid w:val="00C627E4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rsid w:val="00C627E4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rsid w:val="00C627E4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sid w:val="00C62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D59D-5F07-417D-8861-039E83D7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24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2</cp:revision>
  <cp:lastPrinted>2010-11-09T09:02:00Z</cp:lastPrinted>
  <dcterms:created xsi:type="dcterms:W3CDTF">2010-11-09T09:26:00Z</dcterms:created>
  <dcterms:modified xsi:type="dcterms:W3CDTF">2010-11-09T09:26:00Z</dcterms:modified>
</cp:coreProperties>
</file>